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6161D">
        <w:rPr>
          <w:rFonts w:ascii="Corbel" w:hAnsi="Corbel"/>
          <w:bCs/>
          <w:i/>
        </w:rPr>
        <w:t>Załącznik nr 1.5 do Zarządzenia Rektora UR  nr 61/2025</w:t>
      </w:r>
    </w:p>
    <w:p w:rsidR="00F72022" w:rsidRPr="009C54AE" w:rsidRDefault="00F72022" w:rsidP="00F720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72022" w:rsidRPr="009C54AE" w:rsidRDefault="00F72022" w:rsidP="00F720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F72022" w:rsidRDefault="00F72022" w:rsidP="00F7202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72022" w:rsidRPr="00EA4832" w:rsidRDefault="00F72022" w:rsidP="00F7202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F72022" w:rsidRPr="009C54AE" w:rsidRDefault="00F72022" w:rsidP="00F72022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B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Instytucje profilaktyczne i resocjalizacyjne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720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C00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5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5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5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5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55B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D14CFD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C693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158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teoretycznych podstaw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iresocjalizacyjnej oraz profilaktyki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Hlk99538374"/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44418F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Przedstawienie studentom instytucjonalnego systemu profilaktyki, wychowania                        i resocjalizacji w Polsce oraz zasad odpowiedzialności prawnej nieletnich.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2C43A9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 studentów</w:t>
            </w:r>
            <w:r w:rsidR="00D428AD">
              <w:rPr>
                <w:rFonts w:ascii="Corbel" w:hAnsi="Corbel" w:cs="DejaVuSans"/>
                <w:sz w:val="24"/>
                <w:szCs w:val="24"/>
              </w:rPr>
              <w:t xml:space="preserve"> z podstawami prawnymi i organizacyjnymi funkcjonowania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instytucj</w:t>
            </w:r>
            <w:r w:rsidR="00D428AD">
              <w:rPr>
                <w:rFonts w:ascii="Corbel" w:hAnsi="Corbel" w:cs="DejaVuSans"/>
                <w:sz w:val="24"/>
                <w:szCs w:val="24"/>
              </w:rPr>
              <w:t>i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profilaktyczny</w:t>
            </w:r>
            <w:r w:rsidR="00D428AD">
              <w:rPr>
                <w:rFonts w:ascii="Corbel" w:hAnsi="Corbel" w:cs="DejaVuSans"/>
                <w:sz w:val="24"/>
                <w:szCs w:val="24"/>
              </w:rPr>
              <w:t>ch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D428AD">
              <w:rPr>
                <w:rFonts w:ascii="Corbel" w:hAnsi="Corbel" w:cs="DejaVuSans"/>
                <w:sz w:val="24"/>
                <w:szCs w:val="24"/>
              </w:rPr>
              <w:t>resocjalizacyjnych.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C43A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aznajomienie studentów z celami i zadaniami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instytucj</w:t>
            </w:r>
            <w:r w:rsidR="0044418F">
              <w:rPr>
                <w:rFonts w:ascii="Corbel" w:hAnsi="Corbel" w:cs="DejaVuSans"/>
                <w:sz w:val="24"/>
                <w:szCs w:val="24"/>
              </w:rPr>
              <w:t>i zajmujących się profilaktyką, wychowaniem i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resocjaliza</w:t>
            </w:r>
            <w:r w:rsidR="0044418F">
              <w:rPr>
                <w:rFonts w:ascii="Corbel" w:hAnsi="Corbel" w:cs="DejaVuSans"/>
                <w:sz w:val="24"/>
                <w:szCs w:val="24"/>
              </w:rPr>
              <w:t>cją</w:t>
            </w:r>
            <w:r w:rsidR="005072A8">
              <w:rPr>
                <w:rFonts w:ascii="Corbel" w:hAnsi="Corbel" w:cs="DejaVuSans"/>
                <w:sz w:val="24"/>
                <w:szCs w:val="24"/>
              </w:rPr>
              <w:t xml:space="preserve"> oraz realizowanymi w tych instytucjach formami </w:t>
            </w:r>
            <w:r w:rsidR="009F5F13">
              <w:rPr>
                <w:rFonts w:ascii="Corbel" w:hAnsi="Corbel" w:cs="DejaVuSans"/>
                <w:sz w:val="24"/>
                <w:szCs w:val="24"/>
              </w:rPr>
              <w:br/>
            </w:r>
            <w:r w:rsidR="005072A8">
              <w:rPr>
                <w:rFonts w:ascii="Corbel" w:hAnsi="Corbel" w:cs="DejaVuSans"/>
                <w:sz w:val="24"/>
                <w:szCs w:val="24"/>
              </w:rPr>
              <w:t>i metodami pracy profilaktyczno-resocjalizacyjnej.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4418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7E59D5" w:rsidRPr="0044418F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Wykształcenie u studentów umiejętności dokonywania charakterystyki osób niedostosowanych społecznie 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i zagrożonych niedostosowaniem społecznym, </w:t>
            </w:r>
            <w:r>
              <w:rPr>
                <w:rFonts w:ascii="Corbel" w:hAnsi="Corbel" w:cs="DejaVuSans"/>
                <w:sz w:val="24"/>
                <w:szCs w:val="24"/>
              </w:rPr>
              <w:t>wymagających oddziaływań profilaktycznych i resocjalizacyjnych</w:t>
            </w:r>
          </w:p>
        </w:tc>
      </w:tr>
      <w:tr w:rsidR="005072A8" w:rsidRPr="009C54AE" w:rsidTr="00923D7D">
        <w:tc>
          <w:tcPr>
            <w:tcW w:w="851" w:type="dxa"/>
            <w:vAlign w:val="center"/>
          </w:tcPr>
          <w:p w:rsidR="005072A8" w:rsidRDefault="005072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5072A8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Wdrożenie studentów do dokonywania analizy i oceny problemów wychowawczych występujących w placówkach 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zajmujących się profilaktyką i </w:t>
            </w:r>
            <w:r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636134">
              <w:rPr>
                <w:rFonts w:ascii="Corbel" w:hAnsi="Corbel" w:cs="DejaVuSans"/>
                <w:sz w:val="24"/>
                <w:szCs w:val="24"/>
              </w:rPr>
              <w:t>ją.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C0047" w:rsidRPr="008C0047" w:rsidRDefault="008C004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 rodzaje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instytucji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zajmujących się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44418F">
              <w:rPr>
                <w:rFonts w:ascii="Corbel" w:hAnsi="Corbel" w:cs="DejaVuSans"/>
                <w:sz w:val="24"/>
                <w:szCs w:val="24"/>
              </w:rPr>
              <w:t>ką, wychowaniem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7E59D5"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44418F">
              <w:rPr>
                <w:rFonts w:ascii="Corbel" w:hAnsi="Corbel" w:cs="DejaVuSans"/>
                <w:sz w:val="24"/>
                <w:szCs w:val="24"/>
              </w:rPr>
              <w:t>ją</w:t>
            </w:r>
            <w:r w:rsidR="007E59D5">
              <w:rPr>
                <w:rFonts w:ascii="Corbel" w:hAnsi="Corbel" w:cs="DejaVuSans"/>
                <w:sz w:val="24"/>
                <w:szCs w:val="24"/>
              </w:rPr>
              <w:t xml:space="preserve"> oraz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zachodzące między nimi relacje.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D476C7" w:rsidRPr="009C54AE" w:rsidRDefault="00D476C7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E59D5" w:rsidRPr="007E59D5" w:rsidRDefault="007E59D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3D1A34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os</w:t>
            </w:r>
            <w:r w:rsidR="003D1A34">
              <w:rPr>
                <w:rFonts w:ascii="Corbel" w:hAnsi="Corbel" w:cs="DejaVuSans"/>
                <w:sz w:val="24"/>
                <w:szCs w:val="24"/>
              </w:rPr>
              <w:t>oby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objęt</w:t>
            </w:r>
            <w:r w:rsidR="003D1A34">
              <w:rPr>
                <w:rFonts w:ascii="Corbel" w:hAnsi="Corbel" w:cs="DejaVuSans"/>
                <w:sz w:val="24"/>
                <w:szCs w:val="24"/>
              </w:rPr>
              <w:t>e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oddziaływaniami profilaktycznym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i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i resocjalizującymi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w kontekście ich specyficznych cech i właściwości.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4645AD" w:rsidRPr="004645AD" w:rsidRDefault="004645AD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B1B90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3B1B90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 instytucji profilaktycznych</w:t>
            </w:r>
            <w:r w:rsidR="0064149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641498">
              <w:rPr>
                <w:rFonts w:ascii="Corbel" w:hAnsi="Corbel" w:cs="DejaVuSans"/>
                <w:sz w:val="24"/>
                <w:szCs w:val="24"/>
              </w:rPr>
              <w:br/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i resocjalizacyjnych, a także ich cele, zadania, formy </w:t>
            </w:r>
            <w:r w:rsidR="00641498">
              <w:rPr>
                <w:rFonts w:ascii="Corbel" w:hAnsi="Corbel" w:cs="DejaVuSans"/>
                <w:sz w:val="24"/>
                <w:szCs w:val="24"/>
              </w:rPr>
              <w:br/>
            </w:r>
            <w:r w:rsidR="003B1B90">
              <w:rPr>
                <w:rFonts w:ascii="Corbel" w:hAnsi="Corbel" w:cs="DejaVuSans"/>
                <w:sz w:val="24"/>
                <w:szCs w:val="24"/>
              </w:rPr>
              <w:t>i metody pracy.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3D1A3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4645AD" w:rsidRPr="009C54AE" w:rsidRDefault="004645AD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7E59D5" w:rsidRPr="00927428" w:rsidRDefault="008C0047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7E59D5">
              <w:rPr>
                <w:rFonts w:ascii="Corbel" w:hAnsi="Corbel"/>
                <w:sz w:val="24"/>
                <w:szCs w:val="24"/>
              </w:rPr>
              <w:t>okona</w:t>
            </w:r>
            <w:r w:rsidR="00FC6938">
              <w:rPr>
                <w:rFonts w:ascii="Corbel" w:hAnsi="Corbel"/>
                <w:sz w:val="24"/>
                <w:szCs w:val="24"/>
              </w:rPr>
              <w:t xml:space="preserve"> </w:t>
            </w:r>
            <w:r w:rsidR="00927428">
              <w:rPr>
                <w:rFonts w:ascii="Corbel" w:hAnsi="Corbel" w:cs="DejaVuSans"/>
                <w:sz w:val="24"/>
                <w:szCs w:val="24"/>
              </w:rPr>
              <w:t>analizy i oceny różnych problemowych sytuacji wychowawczych jakie występują wśród podopiecznych placówek profilaktycznych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927428">
              <w:rPr>
                <w:rFonts w:ascii="Corbel" w:hAnsi="Corbel" w:cs="DejaVuSans"/>
                <w:sz w:val="24"/>
                <w:szCs w:val="24"/>
              </w:rPr>
              <w:t>i resocjalizacyjnych.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2742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="004645AD" w:rsidRDefault="004645AD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Pr="009C54AE" w:rsidRDefault="007E59D5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7E59D5" w:rsidRPr="007E59D5" w:rsidRDefault="00B63D0C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D476C7">
              <w:rPr>
                <w:rFonts w:ascii="Corbel" w:hAnsi="Corbel"/>
                <w:sz w:val="24"/>
                <w:szCs w:val="24"/>
              </w:rPr>
              <w:t>skaże obszary w działalności instytucji profilaktycz</w:t>
            </w:r>
            <w:r w:rsidR="00D428AD">
              <w:rPr>
                <w:rFonts w:ascii="Corbel" w:hAnsi="Corbel"/>
                <w:sz w:val="24"/>
                <w:szCs w:val="24"/>
              </w:rPr>
              <w:t xml:space="preserve">nych </w:t>
            </w:r>
            <w:r w:rsidR="00641498">
              <w:rPr>
                <w:rFonts w:ascii="Corbel" w:hAnsi="Corbel"/>
                <w:sz w:val="24"/>
                <w:szCs w:val="24"/>
              </w:rPr>
              <w:br/>
            </w:r>
            <w:r w:rsidR="00D476C7">
              <w:rPr>
                <w:rFonts w:ascii="Corbel" w:hAnsi="Corbel"/>
                <w:sz w:val="24"/>
                <w:szCs w:val="24"/>
              </w:rPr>
              <w:t xml:space="preserve">i resocjalizacyjnych, które wymagają zmian i modyfikacji. 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476C7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:rsidR="00277119" w:rsidRDefault="00277119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Default="00350DA1" w:rsidP="00FC6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6C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7E59D5" w:rsidRPr="007E59D5" w:rsidRDefault="00B63D0C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76C7">
              <w:rPr>
                <w:rFonts w:ascii="Corbel" w:hAnsi="Corbel"/>
                <w:sz w:val="24"/>
                <w:szCs w:val="24"/>
              </w:rPr>
              <w:t>kreśli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dylematy moralne związane z pracą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z</w:t>
            </w:r>
            <w:r w:rsidR="00FC6938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osobami niedostosowanymi społecznie</w:t>
            </w:r>
            <w:r w:rsidR="00D476C7">
              <w:rPr>
                <w:rFonts w:ascii="Corbel" w:hAnsi="Corbel" w:cs="DejaVuSans"/>
                <w:sz w:val="24"/>
                <w:szCs w:val="24"/>
              </w:rPr>
              <w:t xml:space="preserve"> i zagrożonymi niedostosowaniem społecznym</w:t>
            </w:r>
            <w:r w:rsidR="00350DA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E59D5" w:rsidRDefault="007E59D5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277119" w:rsidRDefault="00277119" w:rsidP="00144D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99452265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Pr="00350DA1" w:rsidRDefault="00277119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bookmarkEnd w:id="1"/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2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Pr="00350DA1" w:rsidRDefault="00277119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Instytucjonalny system profilaktyki i resocjalizacji w Polsce. Odpowiedzialność prawna nieletnich.</w:t>
            </w:r>
          </w:p>
        </w:tc>
      </w:tr>
      <w:tr w:rsidR="00D428AD" w:rsidRPr="009C54AE" w:rsidTr="00923D7D">
        <w:tc>
          <w:tcPr>
            <w:tcW w:w="9639" w:type="dxa"/>
          </w:tcPr>
          <w:p w:rsidR="00D428AD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Profilaktyczna, diagnostyczna i resocjalizacyjna rola placówek dla nieletnich mieszczących się          w ramach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 Ministerstwa Sprawiedliwości (</w:t>
            </w: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akłady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oprawcze, </w:t>
            </w:r>
            <w:r>
              <w:rPr>
                <w:rFonts w:ascii="Corbel" w:hAnsi="Corbel" w:cs="DejaVuSans"/>
                <w:sz w:val="24"/>
                <w:szCs w:val="24"/>
              </w:rPr>
              <w:t>s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chroniska dla </w:t>
            </w:r>
            <w:r>
              <w:rPr>
                <w:rFonts w:ascii="Corbel" w:hAnsi="Corbel" w:cs="DejaVuSans"/>
                <w:sz w:val="24"/>
                <w:szCs w:val="24"/>
              </w:rPr>
              <w:t>n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ieletnich, </w:t>
            </w:r>
            <w:r>
              <w:rPr>
                <w:rFonts w:ascii="Corbel" w:hAnsi="Corbel" w:cs="DejaVuSans"/>
                <w:sz w:val="24"/>
                <w:szCs w:val="24"/>
              </w:rPr>
              <w:t>k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uratorskie </w:t>
            </w:r>
            <w:r>
              <w:rPr>
                <w:rFonts w:ascii="Corbel" w:hAnsi="Corbel" w:cs="DejaVuSans"/>
                <w:sz w:val="24"/>
                <w:szCs w:val="24"/>
              </w:rPr>
              <w:t>o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środki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racy z </w:t>
            </w:r>
            <w:r>
              <w:rPr>
                <w:rFonts w:ascii="Corbel" w:hAnsi="Corbel" w:cs="DejaVuSans"/>
                <w:sz w:val="24"/>
                <w:szCs w:val="24"/>
              </w:rPr>
              <w:t>m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łodzieżą, Rodzinne Ośrodki Diagnostyczno-Konsultacyjne </w:t>
            </w:r>
            <w:r w:rsidR="003776C4" w:rsidRPr="003776C4">
              <w:rPr>
                <w:rFonts w:ascii="Corbel" w:hAnsi="Corbel" w:cs="DejaVuSans"/>
                <w:sz w:val="24"/>
                <w:szCs w:val="24"/>
              </w:rPr>
              <w:sym w:font="Wingdings" w:char="F0E0"/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 Opiniodawcze Zespoły Sądowych Specjalistów)</w:t>
            </w:r>
            <w:r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06255C" w:rsidRPr="009C54AE" w:rsidTr="00923D7D">
        <w:tc>
          <w:tcPr>
            <w:tcW w:w="9639" w:type="dxa"/>
          </w:tcPr>
          <w:p w:rsidR="0006255C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Działalność  profilaktyczna i wychowawczo-resocjalizacyjna instytucji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oświatowych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(szkoły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pedago</w:t>
            </w:r>
            <w:r w:rsidR="00F42522">
              <w:rPr>
                <w:rFonts w:ascii="Corbel" w:hAnsi="Corbel" w:cs="DejaVuSans"/>
                <w:sz w:val="24"/>
                <w:szCs w:val="24"/>
              </w:rPr>
              <w:t>dzy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szkoln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>, Poradni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Psychologiczno-Pedagogiczn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,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Ochotnicze Hufce Pracy,</w:t>
            </w:r>
            <w:r w:rsidR="00F42522">
              <w:rPr>
                <w:rFonts w:ascii="Corbel" w:hAnsi="Corbel" w:cs="DejaVuSans"/>
                <w:sz w:val="24"/>
                <w:szCs w:val="24"/>
              </w:rPr>
              <w:t>Młodzieżowe Ośrodki Wychowawcze i Młodzieżowe Ośrodki Socjoterapii).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Rola Policji w zapobieganiu demoralizacji nieletnich (Policyjne Izby Dziecka, Policyjni Specjaliści ds. Nieletnich).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Profilaktyczne i uspołeczniające znaczenie instytucji </w:t>
            </w:r>
            <w:r w:rsidR="0083292D">
              <w:rPr>
                <w:rFonts w:ascii="Corbel" w:hAnsi="Corbel" w:cs="DejaVuSans"/>
                <w:sz w:val="24"/>
                <w:szCs w:val="24"/>
              </w:rPr>
              <w:t>opiekuńczo-wychowawczych i ośrodków pomocy społecznej (pogotowia opiekuńcze, domy dziecka, rodziny zastępcze, MOPS, GOPS, PCPR, DPS, OIK</w:t>
            </w:r>
            <w:r w:rsidR="00022EDD">
              <w:rPr>
                <w:rFonts w:ascii="Corbel" w:hAnsi="Corbel" w:cs="DejaVuSans"/>
                <w:sz w:val="24"/>
                <w:szCs w:val="24"/>
              </w:rPr>
              <w:t>).</w:t>
            </w:r>
          </w:p>
        </w:tc>
      </w:tr>
      <w:bookmarkEnd w:id="2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85747A" w:rsidRPr="009C54AE" w:rsidRDefault="00384B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</w:t>
            </w:r>
            <w:r w:rsidR="00384B39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9C54AE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384B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A50D40" w:rsidRDefault="00A50D40" w:rsidP="00A50D40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bookmarkStart w:id="3" w:name="_GoBack"/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A50D40" w:rsidRDefault="00A50D40" w:rsidP="00A50D40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aktywny udział</w:t>
            </w: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  <w:bookmarkEnd w:id="3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D48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B337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0782D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C0047">
              <w:rPr>
                <w:rFonts w:ascii="Corbel" w:hAnsi="Corbel"/>
                <w:sz w:val="24"/>
                <w:szCs w:val="24"/>
              </w:rPr>
              <w:t>:</w:t>
            </w:r>
          </w:p>
          <w:p w:rsidR="008C0047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8C0047">
              <w:rPr>
                <w:rFonts w:ascii="Corbel" w:hAnsi="Corbel"/>
                <w:sz w:val="24"/>
                <w:szCs w:val="24"/>
              </w:rPr>
              <w:t>,</w:t>
            </w:r>
          </w:p>
          <w:p w:rsidR="008C0047" w:rsidRPr="009C54AE" w:rsidRDefault="008C0047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8C004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10782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8C0047" w:rsidRDefault="0010782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8C0047" w:rsidRPr="009C54AE" w:rsidRDefault="008C004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E1D0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E66F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B337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95B2D" w:rsidRPr="009C54AE" w:rsidTr="007169C5">
        <w:trPr>
          <w:trHeight w:val="397"/>
        </w:trPr>
        <w:tc>
          <w:tcPr>
            <w:tcW w:w="9639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95B2D" w:rsidRDefault="00695B2D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Badora S.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</w:t>
            </w:r>
            <w:r w:rsidR="007169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y opieki, wychowania i wsparcia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2005.</w:t>
            </w:r>
          </w:p>
          <w:p w:rsidR="00695B2D" w:rsidRPr="00AE1D05" w:rsidRDefault="00695B2D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Instytucje wsparcia dziecka 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2010.</w:t>
            </w:r>
          </w:p>
          <w:p w:rsidR="00695B2D" w:rsidRPr="00F53DEB" w:rsidRDefault="00695B2D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</w:p>
        </w:tc>
      </w:tr>
      <w:tr w:rsidR="00695B2D" w:rsidRPr="009C54AE" w:rsidTr="007169C5">
        <w:trPr>
          <w:trHeight w:val="397"/>
        </w:trPr>
        <w:tc>
          <w:tcPr>
            <w:tcW w:w="9639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FC6938" w:rsidRPr="00D3297E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Andrzejewski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zastępcze: problematyka prawna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„Dom Organizatora”, Toruń 2006.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Zięba-Kołodziej B., Róg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w lokalnym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PWSZ, Tarnobrzeg 2015.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FC6938" w:rsidRPr="0079561D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Klonowska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Uspołeczniające, profilaktyczne i resocjalizacyjne funkcje Policji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>w perspektywie współczesnej pedagogiki resocjalizacyjnej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Kudlak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FC6938" w:rsidRPr="0006356E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Łukaszek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Szorstka młodość: socjalizacyjne wyznaczniki zachowań seksualnych młodzieży (na podstawie badań wychowanków Ochotniczych Hufców Pracy)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2013.</w:t>
            </w:r>
          </w:p>
          <w:p w:rsidR="00FC6938" w:rsidRPr="00BB582D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Ostrowska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resocjalizacyjna. W kierunku nowej specjalności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Fraszka Edukacyjna, Warszawa 2008.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Skałbania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Poradnictwo pedagogiczne: przegląd wybranych zagadnień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szCs w:val="24"/>
              </w:rPr>
              <w:t>Sołtysiak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FC6938" w:rsidRPr="00C32AB0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2018.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resocjalizacji nieletnich w młodzieżowych ośrodkach wychowawczych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Zarządzania i Administracji, Opole 2013.</w:t>
            </w:r>
          </w:p>
          <w:p w:rsidR="00FC6938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Winogrodzka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i ich dzieci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Lublin 2007.</w:t>
            </w:r>
          </w:p>
          <w:p w:rsidR="00FC6938" w:rsidRPr="00DF6F75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Włodarczyk-Madejska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Opiniodawczych Zespołów Sądowych Specjalistów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Wymiaru Sprawiedliwości, Warszawa 2017.</w:t>
            </w:r>
          </w:p>
          <w:p w:rsidR="00695B2D" w:rsidRPr="00D3297E" w:rsidRDefault="00FC6938" w:rsidP="00FC6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Wosik-Kawala D.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Rodzinne i instytucjonalne środowiska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UMCS, Lublin 2012.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109" w:rsidRDefault="00F15109" w:rsidP="00C16ABF">
      <w:pPr>
        <w:spacing w:after="0" w:line="240" w:lineRule="auto"/>
      </w:pPr>
      <w:r>
        <w:separator/>
      </w:r>
    </w:p>
  </w:endnote>
  <w:endnote w:type="continuationSeparator" w:id="1">
    <w:p w:rsidR="00F15109" w:rsidRDefault="00F151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109" w:rsidRDefault="00F15109" w:rsidP="00C16ABF">
      <w:pPr>
        <w:spacing w:after="0" w:line="240" w:lineRule="auto"/>
      </w:pPr>
      <w:r>
        <w:separator/>
      </w:r>
    </w:p>
  </w:footnote>
  <w:footnote w:type="continuationSeparator" w:id="1">
    <w:p w:rsidR="00F15109" w:rsidRDefault="00F1510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01C43"/>
    <w:multiLevelType w:val="hybridMultilevel"/>
    <w:tmpl w:val="B4909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F0528"/>
    <w:multiLevelType w:val="hybridMultilevel"/>
    <w:tmpl w:val="0E4CC09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45526C"/>
    <w:multiLevelType w:val="hybridMultilevel"/>
    <w:tmpl w:val="95A2D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2EDD"/>
    <w:rsid w:val="00042A51"/>
    <w:rsid w:val="00042D2E"/>
    <w:rsid w:val="00044C82"/>
    <w:rsid w:val="0006255C"/>
    <w:rsid w:val="0006356E"/>
    <w:rsid w:val="00070ED6"/>
    <w:rsid w:val="000742DC"/>
    <w:rsid w:val="00084C12"/>
    <w:rsid w:val="0008777C"/>
    <w:rsid w:val="00090ED7"/>
    <w:rsid w:val="0009462C"/>
    <w:rsid w:val="00094B12"/>
    <w:rsid w:val="00095824"/>
    <w:rsid w:val="00096C46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10782D"/>
    <w:rsid w:val="00107BD0"/>
    <w:rsid w:val="00122DD1"/>
    <w:rsid w:val="00124BFF"/>
    <w:rsid w:val="0012560E"/>
    <w:rsid w:val="00127108"/>
    <w:rsid w:val="00134B13"/>
    <w:rsid w:val="00144DD1"/>
    <w:rsid w:val="00146BC0"/>
    <w:rsid w:val="00147F61"/>
    <w:rsid w:val="00153C41"/>
    <w:rsid w:val="00154381"/>
    <w:rsid w:val="00161725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2D1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7119"/>
    <w:rsid w:val="00280BD5"/>
    <w:rsid w:val="00281FF2"/>
    <w:rsid w:val="002857DE"/>
    <w:rsid w:val="00291567"/>
    <w:rsid w:val="002A22BF"/>
    <w:rsid w:val="002A2389"/>
    <w:rsid w:val="002A671D"/>
    <w:rsid w:val="002B282E"/>
    <w:rsid w:val="002B4D55"/>
    <w:rsid w:val="002B5EA0"/>
    <w:rsid w:val="002B6119"/>
    <w:rsid w:val="002C1418"/>
    <w:rsid w:val="002C1F06"/>
    <w:rsid w:val="002C43A9"/>
    <w:rsid w:val="002D3375"/>
    <w:rsid w:val="002D489E"/>
    <w:rsid w:val="002D73D4"/>
    <w:rsid w:val="002F02A3"/>
    <w:rsid w:val="002F4ABE"/>
    <w:rsid w:val="002F584F"/>
    <w:rsid w:val="003018BA"/>
    <w:rsid w:val="0030395F"/>
    <w:rsid w:val="00305C92"/>
    <w:rsid w:val="003151C5"/>
    <w:rsid w:val="003343CF"/>
    <w:rsid w:val="00346FE9"/>
    <w:rsid w:val="0034759A"/>
    <w:rsid w:val="003503F6"/>
    <w:rsid w:val="00350DA1"/>
    <w:rsid w:val="003530DD"/>
    <w:rsid w:val="00363F78"/>
    <w:rsid w:val="003776C4"/>
    <w:rsid w:val="00384B39"/>
    <w:rsid w:val="003A0A5B"/>
    <w:rsid w:val="003A1176"/>
    <w:rsid w:val="003B1B90"/>
    <w:rsid w:val="003C0BAE"/>
    <w:rsid w:val="003D18A9"/>
    <w:rsid w:val="003D1A34"/>
    <w:rsid w:val="003D6CE2"/>
    <w:rsid w:val="003E1941"/>
    <w:rsid w:val="003E1C25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418F"/>
    <w:rsid w:val="00445970"/>
    <w:rsid w:val="00456AA7"/>
    <w:rsid w:val="0045729E"/>
    <w:rsid w:val="00461EFC"/>
    <w:rsid w:val="004645A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3E1"/>
    <w:rsid w:val="004F0EC6"/>
    <w:rsid w:val="004F1551"/>
    <w:rsid w:val="004F55A3"/>
    <w:rsid w:val="0050496F"/>
    <w:rsid w:val="005072A8"/>
    <w:rsid w:val="00513B6F"/>
    <w:rsid w:val="0051589B"/>
    <w:rsid w:val="00517C63"/>
    <w:rsid w:val="00526C94"/>
    <w:rsid w:val="005363C4"/>
    <w:rsid w:val="00536BDE"/>
    <w:rsid w:val="00543ACC"/>
    <w:rsid w:val="00546EBE"/>
    <w:rsid w:val="00555B09"/>
    <w:rsid w:val="0056696D"/>
    <w:rsid w:val="00573EF9"/>
    <w:rsid w:val="0059484D"/>
    <w:rsid w:val="005A0855"/>
    <w:rsid w:val="005A3196"/>
    <w:rsid w:val="005A4974"/>
    <w:rsid w:val="005C080F"/>
    <w:rsid w:val="005C55E5"/>
    <w:rsid w:val="005C5CA6"/>
    <w:rsid w:val="005C696A"/>
    <w:rsid w:val="005E6E85"/>
    <w:rsid w:val="005F31D2"/>
    <w:rsid w:val="00603B38"/>
    <w:rsid w:val="0061029B"/>
    <w:rsid w:val="00617230"/>
    <w:rsid w:val="006212FB"/>
    <w:rsid w:val="00621CE1"/>
    <w:rsid w:val="00627FC9"/>
    <w:rsid w:val="00636134"/>
    <w:rsid w:val="00641498"/>
    <w:rsid w:val="00644037"/>
    <w:rsid w:val="00647FA8"/>
    <w:rsid w:val="00650C5F"/>
    <w:rsid w:val="00654934"/>
    <w:rsid w:val="00654EF8"/>
    <w:rsid w:val="0066161D"/>
    <w:rsid w:val="006620D9"/>
    <w:rsid w:val="00671958"/>
    <w:rsid w:val="00675843"/>
    <w:rsid w:val="00695B2D"/>
    <w:rsid w:val="00696477"/>
    <w:rsid w:val="006A14A0"/>
    <w:rsid w:val="006A3FA7"/>
    <w:rsid w:val="006A7ED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9C5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6FD4"/>
    <w:rsid w:val="0078168C"/>
    <w:rsid w:val="00787C2A"/>
    <w:rsid w:val="00790E27"/>
    <w:rsid w:val="007A4022"/>
    <w:rsid w:val="007A4C61"/>
    <w:rsid w:val="007A6E6E"/>
    <w:rsid w:val="007C3299"/>
    <w:rsid w:val="007C3BCC"/>
    <w:rsid w:val="007C4546"/>
    <w:rsid w:val="007D6E56"/>
    <w:rsid w:val="007E59D5"/>
    <w:rsid w:val="007F1652"/>
    <w:rsid w:val="007F40A6"/>
    <w:rsid w:val="007F4155"/>
    <w:rsid w:val="0081554D"/>
    <w:rsid w:val="0081707E"/>
    <w:rsid w:val="0083292D"/>
    <w:rsid w:val="008449B3"/>
    <w:rsid w:val="0085747A"/>
    <w:rsid w:val="00884922"/>
    <w:rsid w:val="00885F64"/>
    <w:rsid w:val="008917F9"/>
    <w:rsid w:val="008935E2"/>
    <w:rsid w:val="008A45F7"/>
    <w:rsid w:val="008C0047"/>
    <w:rsid w:val="008C09D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428"/>
    <w:rsid w:val="009508DF"/>
    <w:rsid w:val="00950DAC"/>
    <w:rsid w:val="00954A07"/>
    <w:rsid w:val="00997F14"/>
    <w:rsid w:val="009A78D9"/>
    <w:rsid w:val="009C1331"/>
    <w:rsid w:val="009C1CBC"/>
    <w:rsid w:val="009C3E31"/>
    <w:rsid w:val="009C4AF5"/>
    <w:rsid w:val="009C54AE"/>
    <w:rsid w:val="009C788E"/>
    <w:rsid w:val="009E3B41"/>
    <w:rsid w:val="009F3C5C"/>
    <w:rsid w:val="009F4610"/>
    <w:rsid w:val="009F5F13"/>
    <w:rsid w:val="00A00ECC"/>
    <w:rsid w:val="00A155EE"/>
    <w:rsid w:val="00A2245B"/>
    <w:rsid w:val="00A30110"/>
    <w:rsid w:val="00A36899"/>
    <w:rsid w:val="00A371F6"/>
    <w:rsid w:val="00A43BF6"/>
    <w:rsid w:val="00A50D40"/>
    <w:rsid w:val="00A53FA5"/>
    <w:rsid w:val="00A5421C"/>
    <w:rsid w:val="00A54817"/>
    <w:rsid w:val="00A55787"/>
    <w:rsid w:val="00A601C8"/>
    <w:rsid w:val="00A60799"/>
    <w:rsid w:val="00A84C85"/>
    <w:rsid w:val="00A86535"/>
    <w:rsid w:val="00A97DE1"/>
    <w:rsid w:val="00AB053C"/>
    <w:rsid w:val="00AB183B"/>
    <w:rsid w:val="00AD1146"/>
    <w:rsid w:val="00AD27D3"/>
    <w:rsid w:val="00AD66D6"/>
    <w:rsid w:val="00AE1160"/>
    <w:rsid w:val="00AE137D"/>
    <w:rsid w:val="00AE1D05"/>
    <w:rsid w:val="00AE203C"/>
    <w:rsid w:val="00AE2E74"/>
    <w:rsid w:val="00AE5FCB"/>
    <w:rsid w:val="00AE66F5"/>
    <w:rsid w:val="00AF2C1E"/>
    <w:rsid w:val="00B06142"/>
    <w:rsid w:val="00B135B1"/>
    <w:rsid w:val="00B22808"/>
    <w:rsid w:val="00B3130B"/>
    <w:rsid w:val="00B40ADB"/>
    <w:rsid w:val="00B43B77"/>
    <w:rsid w:val="00B43E80"/>
    <w:rsid w:val="00B607DB"/>
    <w:rsid w:val="00B63D0C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E45B3"/>
    <w:rsid w:val="00BE5D2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4A27"/>
    <w:rsid w:val="00C67E92"/>
    <w:rsid w:val="00C70A26"/>
    <w:rsid w:val="00C766DF"/>
    <w:rsid w:val="00C8127F"/>
    <w:rsid w:val="00C94B98"/>
    <w:rsid w:val="00CA2B96"/>
    <w:rsid w:val="00CA5089"/>
    <w:rsid w:val="00CA7BDC"/>
    <w:rsid w:val="00CB42CB"/>
    <w:rsid w:val="00CD4162"/>
    <w:rsid w:val="00CD6897"/>
    <w:rsid w:val="00CE5BAC"/>
    <w:rsid w:val="00CF25BE"/>
    <w:rsid w:val="00CF78ED"/>
    <w:rsid w:val="00D02B25"/>
    <w:rsid w:val="00D02EBA"/>
    <w:rsid w:val="00D14CFD"/>
    <w:rsid w:val="00D17C3C"/>
    <w:rsid w:val="00D26B2C"/>
    <w:rsid w:val="00D2744B"/>
    <w:rsid w:val="00D3297E"/>
    <w:rsid w:val="00D352C9"/>
    <w:rsid w:val="00D425B2"/>
    <w:rsid w:val="00D428AD"/>
    <w:rsid w:val="00D428D6"/>
    <w:rsid w:val="00D476C7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6F75"/>
    <w:rsid w:val="00DF71C8"/>
    <w:rsid w:val="00DF7E9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D9E"/>
    <w:rsid w:val="00EE32DE"/>
    <w:rsid w:val="00EE5457"/>
    <w:rsid w:val="00EE7CE0"/>
    <w:rsid w:val="00EF53E8"/>
    <w:rsid w:val="00F070AB"/>
    <w:rsid w:val="00F15109"/>
    <w:rsid w:val="00F17567"/>
    <w:rsid w:val="00F27A7B"/>
    <w:rsid w:val="00F42522"/>
    <w:rsid w:val="00F526AF"/>
    <w:rsid w:val="00F617C3"/>
    <w:rsid w:val="00F7066B"/>
    <w:rsid w:val="00F72022"/>
    <w:rsid w:val="00F83B28"/>
    <w:rsid w:val="00FA46E5"/>
    <w:rsid w:val="00FB569B"/>
    <w:rsid w:val="00FB7DBA"/>
    <w:rsid w:val="00FC1C25"/>
    <w:rsid w:val="00FC3F45"/>
    <w:rsid w:val="00FC6938"/>
    <w:rsid w:val="00FD503F"/>
    <w:rsid w:val="00FD7589"/>
    <w:rsid w:val="00FE52B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6ACDE-0DE3-4114-9777-748AB8338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277</TotalTime>
  <Pages>5</Pages>
  <Words>1182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30</cp:revision>
  <cp:lastPrinted>2019-02-06T12:12:00Z</cp:lastPrinted>
  <dcterms:created xsi:type="dcterms:W3CDTF">2019-10-29T14:10:00Z</dcterms:created>
  <dcterms:modified xsi:type="dcterms:W3CDTF">2025-04-10T18:48:00Z</dcterms:modified>
</cp:coreProperties>
</file>